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30087" w14:textId="77777777" w:rsidR="008D295F" w:rsidRPr="008642EC" w:rsidRDefault="008D295F" w:rsidP="008D295F">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407F4BE" w14:textId="77777777" w:rsidR="008D295F" w:rsidRPr="00992C7B" w:rsidRDefault="008D295F" w:rsidP="008D295F">
      <w:pPr>
        <w:pStyle w:val="BasicParagraph"/>
        <w:suppressAutoHyphens/>
        <w:spacing w:line="240" w:lineRule="auto"/>
        <w:rPr>
          <w:rFonts w:ascii="Times New Roman" w:hAnsi="Times New Roman" w:cs="Times New Roman"/>
          <w:b/>
          <w:bCs/>
          <w:color w:val="000000" w:themeColor="text1"/>
          <w:sz w:val="12"/>
          <w:szCs w:val="12"/>
        </w:rPr>
      </w:pPr>
    </w:p>
    <w:p w14:paraId="1044CB42" w14:textId="77777777" w:rsidR="008D295F" w:rsidRPr="00582653" w:rsidRDefault="008D295F" w:rsidP="008D295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A36593A" w14:textId="77777777" w:rsidR="008D295F" w:rsidRDefault="008D295F" w:rsidP="008D295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209CD07" w14:textId="77777777" w:rsidR="008D295F" w:rsidRDefault="008D295F" w:rsidP="008D295F">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D0B5FE8" w14:textId="77777777" w:rsidR="008D295F" w:rsidRPr="00582653" w:rsidRDefault="008D295F" w:rsidP="008D295F">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7FCA9AA" wp14:editId="7305BF6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86B235F" w14:textId="4A46E8E6" w:rsidR="008D295F" w:rsidRDefault="008D295F" w:rsidP="008D295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Action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138B00D" w14:textId="77777777" w:rsidR="008D295F" w:rsidRDefault="008D295F" w:rsidP="008D295F">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6C6D9EF" w14:textId="77777777" w:rsidR="008D295F" w:rsidRPr="00582653" w:rsidRDefault="008D295F" w:rsidP="008D295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5A37F4A" w14:textId="77777777" w:rsidR="008D295F" w:rsidRPr="00582653" w:rsidRDefault="008D295F" w:rsidP="008D295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C570F14" w14:textId="77777777" w:rsidR="008D295F" w:rsidRPr="008642EC" w:rsidRDefault="008D295F" w:rsidP="008D295F">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2EA39E7" w14:textId="77777777" w:rsidR="008D295F" w:rsidRPr="008642EC" w:rsidRDefault="008D295F" w:rsidP="008D295F">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EBBF8E7" w14:textId="77777777" w:rsidR="008D295F" w:rsidRPr="00582653" w:rsidRDefault="008D295F" w:rsidP="008D295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C48B9A5" w14:textId="77777777" w:rsidR="008D295F" w:rsidRPr="008642EC" w:rsidRDefault="008D295F" w:rsidP="008D295F">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D06C5EF" w14:textId="77777777" w:rsidR="008D295F" w:rsidRPr="008642EC" w:rsidRDefault="008D295F" w:rsidP="008D295F">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7E4373F" w14:textId="77777777" w:rsidR="008D295F" w:rsidRPr="00992C7B" w:rsidRDefault="008D295F" w:rsidP="008D295F">
      <w:pPr>
        <w:pStyle w:val="BasicParagraph"/>
        <w:suppressAutoHyphens/>
        <w:spacing w:line="240" w:lineRule="auto"/>
        <w:ind w:left="1440"/>
        <w:rPr>
          <w:rFonts w:ascii="Times New Roman" w:hAnsi="Times New Roman" w:cs="Times New Roman"/>
          <w:color w:val="000000" w:themeColor="text1"/>
          <w:sz w:val="12"/>
          <w:szCs w:val="12"/>
        </w:rPr>
      </w:pPr>
    </w:p>
    <w:p w14:paraId="29282210" w14:textId="77777777" w:rsidR="008D295F" w:rsidRPr="00582653" w:rsidRDefault="008D295F" w:rsidP="008D295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3AF7FCE" w14:textId="77777777" w:rsidR="008D295F" w:rsidRDefault="008D295F" w:rsidP="008D295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EC6B9F4" w14:textId="77777777" w:rsidR="008D295F" w:rsidRPr="00992C7B" w:rsidRDefault="008D295F" w:rsidP="008D295F">
      <w:pPr>
        <w:pStyle w:val="BasicParagraph"/>
        <w:suppressAutoHyphens/>
        <w:spacing w:line="240" w:lineRule="auto"/>
        <w:ind w:left="1440"/>
        <w:rPr>
          <w:rFonts w:ascii="Times New Roman" w:hAnsi="Times New Roman" w:cs="Times New Roman"/>
          <w:color w:val="000000" w:themeColor="text1"/>
          <w:sz w:val="12"/>
          <w:szCs w:val="12"/>
        </w:rPr>
      </w:pPr>
    </w:p>
    <w:p w14:paraId="28D8C7B8" w14:textId="77777777" w:rsidR="008D295F" w:rsidRDefault="008D295F" w:rsidP="008D295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F729DE9" w14:textId="77777777" w:rsidR="008D295F" w:rsidRPr="00B87FFB" w:rsidRDefault="008D295F" w:rsidP="008D295F">
      <w:pPr>
        <w:pStyle w:val="BasicParagraph"/>
        <w:suppressAutoHyphens/>
        <w:spacing w:line="240" w:lineRule="auto"/>
        <w:ind w:left="1440"/>
        <w:rPr>
          <w:rFonts w:ascii="Times New Roman" w:hAnsi="Times New Roman" w:cs="Times New Roman"/>
          <w:color w:val="000000" w:themeColor="text1"/>
          <w:sz w:val="10"/>
          <w:szCs w:val="10"/>
        </w:rPr>
      </w:pPr>
    </w:p>
    <w:p w14:paraId="0B20B2BD" w14:textId="77777777" w:rsidR="008D295F" w:rsidRDefault="008D295F" w:rsidP="008D295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075ADE4" w14:textId="77777777" w:rsidR="008D295F" w:rsidRPr="000B1EEC" w:rsidRDefault="008D295F" w:rsidP="008D295F">
      <w:pPr>
        <w:pStyle w:val="BasicParagraph"/>
        <w:suppressAutoHyphens/>
        <w:spacing w:line="240" w:lineRule="auto"/>
        <w:rPr>
          <w:rFonts w:ascii="Times New Roman" w:hAnsi="Times New Roman" w:cs="Times New Roman"/>
          <w:color w:val="000000" w:themeColor="text1"/>
          <w:sz w:val="10"/>
          <w:szCs w:val="10"/>
        </w:rPr>
      </w:pPr>
    </w:p>
    <w:p w14:paraId="3D9CC444" w14:textId="77777777" w:rsidR="008D295F" w:rsidRDefault="008D295F" w:rsidP="008D295F">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452FE34" w14:textId="77777777" w:rsidR="008D295F" w:rsidRDefault="008D295F">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6007FDEB" w14:textId="399FD8F5" w:rsidR="007379B7" w:rsidRDefault="0093641E" w:rsidP="007379B7">
      <w:pPr>
        <w:pStyle w:val="Heading1"/>
      </w:pPr>
      <w:r>
        <w:lastRenderedPageBreak/>
        <w:t xml:space="preserve">MPower108 </w:t>
      </w:r>
      <w:r w:rsidR="007379B7" w:rsidRPr="003D6471">
        <w:t>Action plan</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349"/>
        <w:gridCol w:w="12362"/>
      </w:tblGrid>
      <w:tr w:rsidR="003E5137" w:rsidRPr="003D6471" w14:paraId="0B595404" w14:textId="77777777" w:rsidTr="00AF1B34">
        <w:tc>
          <w:tcPr>
            <w:tcW w:w="0" w:type="auto"/>
            <w:shd w:val="clear" w:color="auto" w:fill="auto"/>
          </w:tcPr>
          <w:p w14:paraId="1E7FD20A" w14:textId="77777777" w:rsidR="003E5137" w:rsidRPr="00291F37" w:rsidRDefault="003E5137" w:rsidP="0093641E">
            <w:pPr>
              <w:pStyle w:val="TableHeading"/>
              <w:jc w:val="left"/>
            </w:pPr>
            <w:r w:rsidRPr="00291F37">
              <w:t>Plan type</w:t>
            </w:r>
          </w:p>
        </w:tc>
        <w:tc>
          <w:tcPr>
            <w:tcW w:w="0" w:type="auto"/>
            <w:shd w:val="clear" w:color="auto" w:fill="auto"/>
          </w:tcPr>
          <w:p w14:paraId="28A98B7F" w14:textId="77777777" w:rsidR="003E5137" w:rsidRPr="003D6471" w:rsidRDefault="003E5137" w:rsidP="00B464C4"/>
        </w:tc>
      </w:tr>
      <w:tr w:rsidR="003E5137" w:rsidRPr="003D6471" w14:paraId="4E2B3D67" w14:textId="77777777" w:rsidTr="00AF1B34">
        <w:tc>
          <w:tcPr>
            <w:tcW w:w="0" w:type="auto"/>
            <w:shd w:val="clear" w:color="auto" w:fill="auto"/>
          </w:tcPr>
          <w:p w14:paraId="7CF8DEDD" w14:textId="77777777" w:rsidR="003E5137" w:rsidRPr="00291F37" w:rsidRDefault="003E5137" w:rsidP="0093641E">
            <w:pPr>
              <w:pStyle w:val="TableHeading"/>
              <w:jc w:val="left"/>
            </w:pPr>
            <w:r w:rsidRPr="00291F37">
              <w:t xml:space="preserve">Date </w:t>
            </w:r>
          </w:p>
        </w:tc>
        <w:tc>
          <w:tcPr>
            <w:tcW w:w="0" w:type="auto"/>
            <w:shd w:val="clear" w:color="auto" w:fill="auto"/>
          </w:tcPr>
          <w:p w14:paraId="728AB413" w14:textId="77777777" w:rsidR="003E5137" w:rsidRPr="003D6471" w:rsidRDefault="003E5137" w:rsidP="00B464C4"/>
        </w:tc>
      </w:tr>
      <w:tr w:rsidR="003E5137" w:rsidRPr="003D6471" w14:paraId="417B2FFB" w14:textId="77777777" w:rsidTr="00291F37">
        <w:tc>
          <w:tcPr>
            <w:tcW w:w="0" w:type="auto"/>
            <w:shd w:val="clear" w:color="auto" w:fill="E6EAF6" w:themeFill="background1"/>
          </w:tcPr>
          <w:p w14:paraId="6BDF8609" w14:textId="77777777" w:rsidR="003E5137" w:rsidRPr="00291F37" w:rsidRDefault="003E5137" w:rsidP="007379B7">
            <w:pPr>
              <w:pStyle w:val="TableHeading"/>
            </w:pPr>
            <w:r w:rsidRPr="00291F37">
              <w:t>Issue/strategy</w:t>
            </w:r>
          </w:p>
        </w:tc>
        <w:tc>
          <w:tcPr>
            <w:tcW w:w="0" w:type="auto"/>
            <w:shd w:val="clear" w:color="auto" w:fill="E6EAF6" w:themeFill="background1"/>
          </w:tcPr>
          <w:p w14:paraId="7925FD81" w14:textId="77777777" w:rsidR="003E5137" w:rsidRPr="00291F37" w:rsidRDefault="003E5137" w:rsidP="007379B7">
            <w:pPr>
              <w:pStyle w:val="TableHeading"/>
            </w:pPr>
            <w:r w:rsidRPr="00291F37">
              <w:t>Comments</w:t>
            </w:r>
          </w:p>
        </w:tc>
      </w:tr>
      <w:tr w:rsidR="003E5137" w:rsidRPr="003D6471" w14:paraId="5C513DB4" w14:textId="77777777" w:rsidTr="00AF1B34">
        <w:tc>
          <w:tcPr>
            <w:tcW w:w="0" w:type="auto"/>
          </w:tcPr>
          <w:p w14:paraId="2DEC7C3D" w14:textId="77777777" w:rsidR="003E5137" w:rsidRPr="00291F37" w:rsidRDefault="003E5137" w:rsidP="00291F37">
            <w:pPr>
              <w:pStyle w:val="Tabletext0"/>
            </w:pPr>
            <w:r w:rsidRPr="00291F37">
              <w:t>1</w:t>
            </w:r>
          </w:p>
        </w:tc>
        <w:tc>
          <w:tcPr>
            <w:tcW w:w="0" w:type="auto"/>
          </w:tcPr>
          <w:p w14:paraId="6466F1A5" w14:textId="161B2647" w:rsidR="003E5137" w:rsidRPr="00291F37" w:rsidRDefault="003E5137" w:rsidP="00291F37">
            <w:pPr>
              <w:pStyle w:val="Tabletext0"/>
              <w:rPr>
                <w:i/>
              </w:rPr>
            </w:pPr>
            <w:r w:rsidRPr="00291F37">
              <w:rPr>
                <w:i/>
              </w:rPr>
              <w:t xml:space="preserve">&lt;Insert current strategy/ situation or issues to be resolved. </w:t>
            </w:r>
            <w:r w:rsidR="003D2706">
              <w:rPr>
                <w:i/>
              </w:rPr>
              <w:t>e</w:t>
            </w:r>
            <w:r w:rsidRPr="00291F37">
              <w:rPr>
                <w:i/>
              </w:rPr>
              <w:t>.g., The business has identified an overload on certain shifts. We need additional staff to grow the business further&gt;</w:t>
            </w:r>
          </w:p>
        </w:tc>
      </w:tr>
      <w:tr w:rsidR="003E5137" w:rsidRPr="003D6471" w14:paraId="63480DC6" w14:textId="77777777" w:rsidTr="00AF1B34">
        <w:tc>
          <w:tcPr>
            <w:tcW w:w="0" w:type="auto"/>
          </w:tcPr>
          <w:p w14:paraId="33B8F869" w14:textId="77777777" w:rsidR="003E5137" w:rsidRPr="00291F37" w:rsidRDefault="003E5137" w:rsidP="00291F37">
            <w:pPr>
              <w:pStyle w:val="Tabletext0"/>
            </w:pPr>
            <w:r w:rsidRPr="00291F37">
              <w:t>2</w:t>
            </w:r>
          </w:p>
        </w:tc>
        <w:tc>
          <w:tcPr>
            <w:tcW w:w="0" w:type="auto"/>
          </w:tcPr>
          <w:p w14:paraId="5A1E9BB3" w14:textId="77777777" w:rsidR="003E5137" w:rsidRPr="00291F37" w:rsidRDefault="003E5137" w:rsidP="00291F37">
            <w:pPr>
              <w:pStyle w:val="Tabletext0"/>
            </w:pPr>
          </w:p>
        </w:tc>
      </w:tr>
      <w:tr w:rsidR="003E5137" w:rsidRPr="003D6471" w14:paraId="17937766" w14:textId="77777777" w:rsidTr="00AF1B34">
        <w:tc>
          <w:tcPr>
            <w:tcW w:w="0" w:type="auto"/>
          </w:tcPr>
          <w:p w14:paraId="5E454669" w14:textId="77777777" w:rsidR="003E5137" w:rsidRPr="00291F37" w:rsidRDefault="003E5137" w:rsidP="00291F37">
            <w:pPr>
              <w:pStyle w:val="Tabletext0"/>
            </w:pPr>
            <w:r w:rsidRPr="00291F37">
              <w:t>3</w:t>
            </w:r>
          </w:p>
        </w:tc>
        <w:tc>
          <w:tcPr>
            <w:tcW w:w="0" w:type="auto"/>
          </w:tcPr>
          <w:p w14:paraId="22AB100D" w14:textId="77777777" w:rsidR="003E5137" w:rsidRPr="00291F37" w:rsidRDefault="003E5137" w:rsidP="00291F37">
            <w:pPr>
              <w:pStyle w:val="Tabletext0"/>
            </w:pPr>
          </w:p>
        </w:tc>
      </w:tr>
    </w:tbl>
    <w:p w14:paraId="64CE9DFD" w14:textId="3BF9F820" w:rsidR="007379B7" w:rsidRDefault="007379B7" w:rsidP="007379B7">
      <w:pPr>
        <w:pStyle w:val="Heading2"/>
      </w:pPr>
      <w:r w:rsidRPr="007379B7">
        <w:t>Outcomes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498"/>
        <w:gridCol w:w="5850"/>
        <w:gridCol w:w="7363"/>
      </w:tblGrid>
      <w:tr w:rsidR="003E5137" w:rsidRPr="003D6471" w14:paraId="070E05B3" w14:textId="77777777" w:rsidTr="00AF1B34">
        <w:tc>
          <w:tcPr>
            <w:tcW w:w="0" w:type="auto"/>
            <w:shd w:val="clear" w:color="auto" w:fill="E6EAF6" w:themeFill="background1"/>
          </w:tcPr>
          <w:p w14:paraId="053465D8" w14:textId="77777777" w:rsidR="003E5137" w:rsidRPr="00291F37" w:rsidRDefault="003E5137" w:rsidP="007379B7">
            <w:pPr>
              <w:pStyle w:val="TableHeading"/>
            </w:pPr>
            <w:r w:rsidRPr="00291F37">
              <w:t>No.</w:t>
            </w:r>
          </w:p>
        </w:tc>
        <w:tc>
          <w:tcPr>
            <w:tcW w:w="0" w:type="auto"/>
            <w:shd w:val="clear" w:color="auto" w:fill="E6EAF6" w:themeFill="background1"/>
          </w:tcPr>
          <w:p w14:paraId="4633C93D" w14:textId="77777777" w:rsidR="003E5137" w:rsidRPr="00291F37" w:rsidRDefault="003E5137" w:rsidP="007379B7">
            <w:pPr>
              <w:pStyle w:val="TableHeading"/>
            </w:pPr>
            <w:r w:rsidRPr="00291F37">
              <w:t>Objectives</w:t>
            </w:r>
          </w:p>
        </w:tc>
        <w:tc>
          <w:tcPr>
            <w:tcW w:w="0" w:type="auto"/>
            <w:shd w:val="clear" w:color="auto" w:fill="E6EAF6" w:themeFill="background1"/>
          </w:tcPr>
          <w:p w14:paraId="4BBC04B9" w14:textId="77777777" w:rsidR="003E5137" w:rsidRPr="00291F37" w:rsidRDefault="003E5137" w:rsidP="007379B7">
            <w:pPr>
              <w:pStyle w:val="TableHeading"/>
            </w:pPr>
            <w:r w:rsidRPr="00291F37">
              <w:t>Measures of performance</w:t>
            </w:r>
          </w:p>
        </w:tc>
      </w:tr>
      <w:tr w:rsidR="003E5137" w:rsidRPr="003D6471" w14:paraId="17CEBF01" w14:textId="77777777" w:rsidTr="00AF1B34">
        <w:tc>
          <w:tcPr>
            <w:tcW w:w="0" w:type="auto"/>
          </w:tcPr>
          <w:p w14:paraId="3FFD6B5C" w14:textId="77777777" w:rsidR="003E5137" w:rsidRPr="003D6471" w:rsidRDefault="003E5137" w:rsidP="00291F37">
            <w:pPr>
              <w:pStyle w:val="Tabletext0"/>
            </w:pPr>
            <w:r w:rsidRPr="003D6471">
              <w:t>1</w:t>
            </w:r>
          </w:p>
        </w:tc>
        <w:tc>
          <w:tcPr>
            <w:tcW w:w="0" w:type="auto"/>
          </w:tcPr>
          <w:p w14:paraId="780C7F43" w14:textId="77777777" w:rsidR="003E5137" w:rsidRPr="00F509F8" w:rsidRDefault="003E5137" w:rsidP="00291F37">
            <w:pPr>
              <w:pStyle w:val="Tabletext0"/>
              <w:rPr>
                <w:i/>
                <w:iCs/>
              </w:rPr>
            </w:pPr>
            <w:r w:rsidRPr="00F509F8">
              <w:rPr>
                <w:i/>
                <w:iCs/>
              </w:rPr>
              <w:t>&lt;Insert the objectives to be achieved based on issues listed above e.g. Need another admin support person and a full-time sales resource&gt;</w:t>
            </w:r>
          </w:p>
        </w:tc>
        <w:tc>
          <w:tcPr>
            <w:tcW w:w="0" w:type="auto"/>
          </w:tcPr>
          <w:p w14:paraId="127B1B30" w14:textId="6BA3BCA4" w:rsidR="003E5137" w:rsidRPr="00F509F8" w:rsidRDefault="003E5137" w:rsidP="00291F37">
            <w:pPr>
              <w:pStyle w:val="Tabletext0"/>
              <w:rPr>
                <w:i/>
                <w:iCs/>
              </w:rPr>
            </w:pPr>
            <w:r w:rsidRPr="00F509F8">
              <w:rPr>
                <w:i/>
                <w:iCs/>
              </w:rPr>
              <w:t xml:space="preserve">&lt;Insert measurements used to assess whether objectives have been successfully achieved. </w:t>
            </w:r>
            <w:r w:rsidR="003D2706">
              <w:rPr>
                <w:i/>
                <w:iCs/>
              </w:rPr>
              <w:t>e</w:t>
            </w:r>
            <w:r w:rsidRPr="00F509F8">
              <w:rPr>
                <w:i/>
                <w:iCs/>
              </w:rPr>
              <w:t>.g. reduction in complaints from customer survey results from 29 to 15 per month&gt;</w:t>
            </w:r>
          </w:p>
        </w:tc>
      </w:tr>
      <w:tr w:rsidR="003E5137" w:rsidRPr="003D6471" w14:paraId="71B7B937" w14:textId="77777777" w:rsidTr="00AF1B34">
        <w:tc>
          <w:tcPr>
            <w:tcW w:w="0" w:type="auto"/>
          </w:tcPr>
          <w:p w14:paraId="71825689" w14:textId="77777777" w:rsidR="003E5137" w:rsidRPr="003D6471" w:rsidRDefault="003E5137" w:rsidP="00291F37">
            <w:pPr>
              <w:pStyle w:val="Tabletext0"/>
            </w:pPr>
            <w:r w:rsidRPr="003D6471">
              <w:t>2</w:t>
            </w:r>
          </w:p>
        </w:tc>
        <w:tc>
          <w:tcPr>
            <w:tcW w:w="0" w:type="auto"/>
          </w:tcPr>
          <w:p w14:paraId="303EC96B" w14:textId="77777777" w:rsidR="003E5137" w:rsidRPr="003D6471" w:rsidRDefault="003E5137" w:rsidP="00291F37">
            <w:pPr>
              <w:pStyle w:val="Tabletext0"/>
            </w:pPr>
          </w:p>
        </w:tc>
        <w:tc>
          <w:tcPr>
            <w:tcW w:w="0" w:type="auto"/>
          </w:tcPr>
          <w:p w14:paraId="73C1ED41" w14:textId="77777777" w:rsidR="003E5137" w:rsidRPr="003D6471" w:rsidRDefault="003E5137" w:rsidP="00291F37">
            <w:pPr>
              <w:pStyle w:val="Tabletext0"/>
            </w:pPr>
          </w:p>
        </w:tc>
      </w:tr>
      <w:tr w:rsidR="003E5137" w:rsidRPr="003D6471" w14:paraId="7D92E176" w14:textId="77777777" w:rsidTr="00AF1B34">
        <w:tc>
          <w:tcPr>
            <w:tcW w:w="0" w:type="auto"/>
          </w:tcPr>
          <w:p w14:paraId="304974AF" w14:textId="77777777" w:rsidR="003E5137" w:rsidRPr="003D6471" w:rsidRDefault="003E5137" w:rsidP="00291F37">
            <w:pPr>
              <w:pStyle w:val="Tabletext0"/>
            </w:pPr>
            <w:r w:rsidRPr="003D6471">
              <w:t>3</w:t>
            </w:r>
          </w:p>
        </w:tc>
        <w:tc>
          <w:tcPr>
            <w:tcW w:w="0" w:type="auto"/>
          </w:tcPr>
          <w:p w14:paraId="0D0E213D" w14:textId="77777777" w:rsidR="003E5137" w:rsidRPr="003D6471" w:rsidRDefault="003E5137" w:rsidP="00291F37">
            <w:pPr>
              <w:pStyle w:val="Tabletext0"/>
            </w:pPr>
          </w:p>
        </w:tc>
        <w:tc>
          <w:tcPr>
            <w:tcW w:w="0" w:type="auto"/>
          </w:tcPr>
          <w:p w14:paraId="721DD575" w14:textId="77777777" w:rsidR="003E5137" w:rsidRPr="003D6471" w:rsidRDefault="003E5137" w:rsidP="00291F37">
            <w:pPr>
              <w:pStyle w:val="Tabletext0"/>
            </w:pPr>
          </w:p>
        </w:tc>
      </w:tr>
    </w:tbl>
    <w:p w14:paraId="1E7F6BD3" w14:textId="198AF095" w:rsidR="007379B7" w:rsidRDefault="007379B7" w:rsidP="007379B7">
      <w:pPr>
        <w:pStyle w:val="Heading2"/>
      </w:pPr>
      <w:r>
        <w:lastRenderedPageBreak/>
        <w:t>Plan for achieving objectives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2193"/>
        <w:gridCol w:w="5486"/>
        <w:gridCol w:w="1722"/>
        <w:gridCol w:w="2143"/>
        <w:gridCol w:w="2167"/>
      </w:tblGrid>
      <w:tr w:rsidR="003E5137" w:rsidRPr="003D6471" w14:paraId="55C72692" w14:textId="77777777" w:rsidTr="007379B7">
        <w:trPr>
          <w:tblHeader/>
        </w:trPr>
        <w:tc>
          <w:tcPr>
            <w:tcW w:w="0" w:type="auto"/>
            <w:shd w:val="clear" w:color="auto" w:fill="E6EAF6" w:themeFill="background1"/>
          </w:tcPr>
          <w:p w14:paraId="304F0798" w14:textId="77777777" w:rsidR="003E5137" w:rsidRPr="00291F37" w:rsidRDefault="003E5137" w:rsidP="007379B7">
            <w:pPr>
              <w:pStyle w:val="TableHeading"/>
              <w:rPr>
                <w:rFonts w:eastAsia="Arial"/>
              </w:rPr>
            </w:pPr>
            <w:r w:rsidRPr="00291F37">
              <w:t>Actions</w:t>
            </w:r>
          </w:p>
        </w:tc>
        <w:tc>
          <w:tcPr>
            <w:tcW w:w="0" w:type="auto"/>
            <w:shd w:val="clear" w:color="auto" w:fill="E6EAF6" w:themeFill="background1"/>
          </w:tcPr>
          <w:p w14:paraId="62E31DF8" w14:textId="77777777" w:rsidR="003E5137" w:rsidRPr="00291F37" w:rsidRDefault="003E5137" w:rsidP="007379B7">
            <w:pPr>
              <w:pStyle w:val="TableHeading"/>
            </w:pPr>
            <w:r w:rsidRPr="00291F37">
              <w:t>Step by Step Plan</w:t>
            </w:r>
          </w:p>
        </w:tc>
        <w:tc>
          <w:tcPr>
            <w:tcW w:w="0" w:type="auto"/>
            <w:shd w:val="clear" w:color="auto" w:fill="E6EAF6" w:themeFill="background1"/>
          </w:tcPr>
          <w:p w14:paraId="3E01A56F" w14:textId="77777777" w:rsidR="003E5137" w:rsidRPr="00291F37" w:rsidRDefault="003E5137" w:rsidP="007379B7">
            <w:pPr>
              <w:pStyle w:val="TableHeading"/>
            </w:pPr>
            <w:r w:rsidRPr="00291F37">
              <w:t>Due date</w:t>
            </w:r>
          </w:p>
        </w:tc>
        <w:tc>
          <w:tcPr>
            <w:tcW w:w="0" w:type="auto"/>
            <w:shd w:val="clear" w:color="auto" w:fill="E6EAF6" w:themeFill="background1"/>
          </w:tcPr>
          <w:p w14:paraId="60347434" w14:textId="77777777" w:rsidR="003E5137" w:rsidRPr="00291F37" w:rsidRDefault="003E5137" w:rsidP="007379B7">
            <w:pPr>
              <w:pStyle w:val="TableHeading"/>
            </w:pPr>
            <w:r w:rsidRPr="00291F37">
              <w:t>Name</w:t>
            </w:r>
          </w:p>
        </w:tc>
        <w:tc>
          <w:tcPr>
            <w:tcW w:w="0" w:type="auto"/>
            <w:shd w:val="clear" w:color="auto" w:fill="E6EAF6" w:themeFill="background1"/>
          </w:tcPr>
          <w:p w14:paraId="575AE9C6" w14:textId="77777777" w:rsidR="003E5137" w:rsidRPr="00291F37" w:rsidRDefault="003E5137" w:rsidP="007379B7">
            <w:pPr>
              <w:pStyle w:val="TableHeading"/>
            </w:pPr>
            <w:r w:rsidRPr="00291F37">
              <w:t>Completed date and signature</w:t>
            </w:r>
          </w:p>
        </w:tc>
      </w:tr>
      <w:tr w:rsidR="003E5137" w:rsidRPr="003D6471" w14:paraId="26D53CD6" w14:textId="77777777" w:rsidTr="00AF1B34">
        <w:trPr>
          <w:tblHeader/>
        </w:trPr>
        <w:tc>
          <w:tcPr>
            <w:tcW w:w="0" w:type="auto"/>
            <w:vMerge w:val="restart"/>
            <w:vAlign w:val="center"/>
          </w:tcPr>
          <w:p w14:paraId="541FA07B" w14:textId="77777777" w:rsidR="003E5137" w:rsidRPr="003D6471" w:rsidRDefault="003E5137" w:rsidP="007E368C">
            <w:pPr>
              <w:pStyle w:val="Tabletext0"/>
              <w:rPr>
                <w:rFonts w:eastAsia="Arial"/>
              </w:rPr>
            </w:pPr>
            <w:r>
              <w:t xml:space="preserve">Insert each </w:t>
            </w:r>
            <w:r w:rsidRPr="72512713">
              <w:t>action to be performed</w:t>
            </w:r>
          </w:p>
        </w:tc>
        <w:tc>
          <w:tcPr>
            <w:tcW w:w="0" w:type="auto"/>
            <w:vAlign w:val="center"/>
          </w:tcPr>
          <w:p w14:paraId="5C5C68AC" w14:textId="77777777" w:rsidR="003E5137" w:rsidRPr="00F509F8" w:rsidRDefault="003E5137" w:rsidP="007E368C">
            <w:pPr>
              <w:pStyle w:val="Tabletext0"/>
              <w:rPr>
                <w:i/>
              </w:rPr>
            </w:pPr>
            <w:r w:rsidRPr="00F509F8">
              <w:rPr>
                <w:i/>
              </w:rPr>
              <w:t>Break down each action into clear and ordered steps, to be taken to achieve the objective you have set.</w:t>
            </w:r>
          </w:p>
        </w:tc>
        <w:tc>
          <w:tcPr>
            <w:tcW w:w="0" w:type="auto"/>
          </w:tcPr>
          <w:p w14:paraId="60286E17" w14:textId="77777777" w:rsidR="003E5137" w:rsidRPr="00F509F8" w:rsidRDefault="003E5137" w:rsidP="007E368C">
            <w:pPr>
              <w:pStyle w:val="Tabletext0"/>
              <w:rPr>
                <w:i/>
                <w:iCs/>
              </w:rPr>
            </w:pPr>
            <w:r w:rsidRPr="00F509F8">
              <w:rPr>
                <w:i/>
              </w:rPr>
              <w:t>Insert date to be complete</w:t>
            </w:r>
          </w:p>
        </w:tc>
        <w:tc>
          <w:tcPr>
            <w:tcW w:w="0" w:type="auto"/>
            <w:vAlign w:val="center"/>
          </w:tcPr>
          <w:p w14:paraId="0A145FDF" w14:textId="77777777" w:rsidR="003E5137" w:rsidRPr="00F509F8" w:rsidRDefault="003E5137" w:rsidP="007E368C">
            <w:pPr>
              <w:pStyle w:val="Tabletext0"/>
              <w:rPr>
                <w:i/>
                <w:iCs/>
              </w:rPr>
            </w:pPr>
            <w:r w:rsidRPr="00F509F8">
              <w:rPr>
                <w:i/>
                <w:iCs/>
              </w:rPr>
              <w:t>Who is responsible for completion</w:t>
            </w:r>
          </w:p>
        </w:tc>
        <w:tc>
          <w:tcPr>
            <w:tcW w:w="0" w:type="auto"/>
            <w:vAlign w:val="center"/>
          </w:tcPr>
          <w:p w14:paraId="4AAE969F" w14:textId="77777777" w:rsidR="003E5137" w:rsidRPr="00F509F8" w:rsidRDefault="003E5137" w:rsidP="007E368C">
            <w:pPr>
              <w:pStyle w:val="Tabletext0"/>
              <w:rPr>
                <w:i/>
                <w:iCs/>
              </w:rPr>
            </w:pPr>
          </w:p>
        </w:tc>
      </w:tr>
      <w:tr w:rsidR="003E5137" w:rsidRPr="003D6471" w14:paraId="1DB80DD0" w14:textId="77777777" w:rsidTr="00AF1B34">
        <w:trPr>
          <w:tblHeader/>
        </w:trPr>
        <w:tc>
          <w:tcPr>
            <w:tcW w:w="0" w:type="auto"/>
            <w:vMerge/>
            <w:vAlign w:val="center"/>
          </w:tcPr>
          <w:p w14:paraId="5D8BA6DF" w14:textId="77777777" w:rsidR="003E5137" w:rsidRPr="003D6471" w:rsidRDefault="003E5137" w:rsidP="007E368C">
            <w:pPr>
              <w:pStyle w:val="Tabletext0"/>
            </w:pPr>
          </w:p>
        </w:tc>
        <w:tc>
          <w:tcPr>
            <w:tcW w:w="0" w:type="auto"/>
            <w:vAlign w:val="center"/>
          </w:tcPr>
          <w:p w14:paraId="518D9DA4" w14:textId="77777777" w:rsidR="003E5137" w:rsidRPr="003D6471" w:rsidRDefault="003E5137" w:rsidP="007E368C">
            <w:pPr>
              <w:pStyle w:val="Tabletext0"/>
            </w:pPr>
          </w:p>
        </w:tc>
        <w:tc>
          <w:tcPr>
            <w:tcW w:w="0" w:type="auto"/>
          </w:tcPr>
          <w:p w14:paraId="40E5743F" w14:textId="41624FF1" w:rsidR="003E5137" w:rsidRPr="003D6471" w:rsidRDefault="003E5137" w:rsidP="007E368C">
            <w:pPr>
              <w:pStyle w:val="Tabletext0"/>
            </w:pPr>
          </w:p>
        </w:tc>
        <w:tc>
          <w:tcPr>
            <w:tcW w:w="0" w:type="auto"/>
            <w:vAlign w:val="center"/>
          </w:tcPr>
          <w:p w14:paraId="3DA95C4B" w14:textId="77777777" w:rsidR="003E5137" w:rsidRPr="003D6471" w:rsidRDefault="003E5137" w:rsidP="007E368C">
            <w:pPr>
              <w:pStyle w:val="Tabletext0"/>
            </w:pPr>
          </w:p>
        </w:tc>
        <w:tc>
          <w:tcPr>
            <w:tcW w:w="0" w:type="auto"/>
            <w:vAlign w:val="center"/>
          </w:tcPr>
          <w:p w14:paraId="2546870F" w14:textId="77777777" w:rsidR="003E5137" w:rsidRPr="003D6471" w:rsidRDefault="003E5137" w:rsidP="007E368C">
            <w:pPr>
              <w:pStyle w:val="Tabletext0"/>
            </w:pPr>
          </w:p>
        </w:tc>
      </w:tr>
      <w:tr w:rsidR="003E5137" w:rsidRPr="003D6471" w14:paraId="466B8523" w14:textId="77777777" w:rsidTr="00AF1B34">
        <w:trPr>
          <w:tblHeader/>
        </w:trPr>
        <w:tc>
          <w:tcPr>
            <w:tcW w:w="0" w:type="auto"/>
            <w:vMerge/>
            <w:vAlign w:val="center"/>
          </w:tcPr>
          <w:p w14:paraId="38F6A35A" w14:textId="77777777" w:rsidR="003E5137" w:rsidRPr="003D6471" w:rsidRDefault="003E5137" w:rsidP="007E368C">
            <w:pPr>
              <w:pStyle w:val="Tabletext0"/>
            </w:pPr>
          </w:p>
        </w:tc>
        <w:tc>
          <w:tcPr>
            <w:tcW w:w="0" w:type="auto"/>
            <w:vAlign w:val="center"/>
          </w:tcPr>
          <w:p w14:paraId="68E595C6" w14:textId="77777777" w:rsidR="003E5137" w:rsidRPr="003D6471" w:rsidRDefault="003E5137" w:rsidP="007E368C">
            <w:pPr>
              <w:pStyle w:val="Tabletext0"/>
            </w:pPr>
          </w:p>
        </w:tc>
        <w:tc>
          <w:tcPr>
            <w:tcW w:w="0" w:type="auto"/>
          </w:tcPr>
          <w:p w14:paraId="4AAFC437" w14:textId="73A1A91D" w:rsidR="003E5137" w:rsidRPr="003D6471" w:rsidRDefault="003E5137" w:rsidP="007E368C">
            <w:pPr>
              <w:pStyle w:val="Tabletext0"/>
            </w:pPr>
          </w:p>
        </w:tc>
        <w:tc>
          <w:tcPr>
            <w:tcW w:w="0" w:type="auto"/>
            <w:vAlign w:val="center"/>
          </w:tcPr>
          <w:p w14:paraId="5407526A" w14:textId="77777777" w:rsidR="003E5137" w:rsidRPr="003D6471" w:rsidRDefault="003E5137" w:rsidP="007E368C">
            <w:pPr>
              <w:pStyle w:val="Tabletext0"/>
            </w:pPr>
          </w:p>
        </w:tc>
        <w:tc>
          <w:tcPr>
            <w:tcW w:w="0" w:type="auto"/>
            <w:vAlign w:val="center"/>
          </w:tcPr>
          <w:p w14:paraId="37F17D95" w14:textId="77777777" w:rsidR="003E5137" w:rsidRPr="003D6471" w:rsidRDefault="003E5137" w:rsidP="007E368C">
            <w:pPr>
              <w:pStyle w:val="Tabletext0"/>
            </w:pPr>
          </w:p>
        </w:tc>
      </w:tr>
      <w:tr w:rsidR="003E5137" w:rsidRPr="003D6471" w14:paraId="188BA1B5" w14:textId="77777777" w:rsidTr="00AF1B34">
        <w:trPr>
          <w:tblHeader/>
        </w:trPr>
        <w:tc>
          <w:tcPr>
            <w:tcW w:w="0" w:type="auto"/>
            <w:vMerge/>
            <w:vAlign w:val="center"/>
          </w:tcPr>
          <w:p w14:paraId="25DF588C" w14:textId="77777777" w:rsidR="003E5137" w:rsidRPr="003D6471" w:rsidRDefault="003E5137" w:rsidP="007E368C">
            <w:pPr>
              <w:pStyle w:val="Tabletext0"/>
            </w:pPr>
          </w:p>
        </w:tc>
        <w:tc>
          <w:tcPr>
            <w:tcW w:w="0" w:type="auto"/>
            <w:vAlign w:val="center"/>
          </w:tcPr>
          <w:p w14:paraId="0454BB9E" w14:textId="77777777" w:rsidR="003E5137" w:rsidRPr="003D6471" w:rsidRDefault="003E5137" w:rsidP="007E368C">
            <w:pPr>
              <w:pStyle w:val="Tabletext0"/>
            </w:pPr>
          </w:p>
        </w:tc>
        <w:tc>
          <w:tcPr>
            <w:tcW w:w="0" w:type="auto"/>
          </w:tcPr>
          <w:p w14:paraId="41AE5E30" w14:textId="1BE1B233" w:rsidR="003E5137" w:rsidRPr="003D6471" w:rsidRDefault="003E5137" w:rsidP="007E368C">
            <w:pPr>
              <w:pStyle w:val="Tabletext0"/>
            </w:pPr>
          </w:p>
        </w:tc>
        <w:tc>
          <w:tcPr>
            <w:tcW w:w="0" w:type="auto"/>
            <w:vAlign w:val="center"/>
          </w:tcPr>
          <w:p w14:paraId="59601D58" w14:textId="77777777" w:rsidR="003E5137" w:rsidRPr="003D6471" w:rsidRDefault="003E5137" w:rsidP="007E368C">
            <w:pPr>
              <w:pStyle w:val="Tabletext0"/>
            </w:pPr>
          </w:p>
        </w:tc>
        <w:tc>
          <w:tcPr>
            <w:tcW w:w="0" w:type="auto"/>
            <w:vAlign w:val="center"/>
          </w:tcPr>
          <w:p w14:paraId="5752A4DD" w14:textId="77777777" w:rsidR="003E5137" w:rsidRPr="003D6471" w:rsidRDefault="003E5137" w:rsidP="007E368C">
            <w:pPr>
              <w:pStyle w:val="Tabletext0"/>
            </w:pPr>
          </w:p>
        </w:tc>
      </w:tr>
      <w:tr w:rsidR="003E5137" w:rsidRPr="003D6471" w14:paraId="3745E3DB" w14:textId="77777777" w:rsidTr="00AF1B34">
        <w:trPr>
          <w:tblHeader/>
        </w:trPr>
        <w:tc>
          <w:tcPr>
            <w:tcW w:w="0" w:type="auto"/>
            <w:vMerge/>
            <w:vAlign w:val="center"/>
          </w:tcPr>
          <w:p w14:paraId="3FC7540D" w14:textId="77777777" w:rsidR="003E5137" w:rsidRPr="003D6471" w:rsidRDefault="003E5137" w:rsidP="007E368C">
            <w:pPr>
              <w:pStyle w:val="Tabletext0"/>
            </w:pPr>
          </w:p>
        </w:tc>
        <w:tc>
          <w:tcPr>
            <w:tcW w:w="0" w:type="auto"/>
            <w:vAlign w:val="center"/>
          </w:tcPr>
          <w:p w14:paraId="5CF05282" w14:textId="77777777" w:rsidR="003E5137" w:rsidRPr="003D6471" w:rsidRDefault="003E5137" w:rsidP="007E368C">
            <w:pPr>
              <w:pStyle w:val="Tabletext0"/>
            </w:pPr>
          </w:p>
        </w:tc>
        <w:tc>
          <w:tcPr>
            <w:tcW w:w="0" w:type="auto"/>
          </w:tcPr>
          <w:p w14:paraId="0A9A32A0" w14:textId="3C7E2153" w:rsidR="003E5137" w:rsidRPr="003D6471" w:rsidRDefault="003E5137" w:rsidP="007E368C">
            <w:pPr>
              <w:pStyle w:val="Tabletext0"/>
            </w:pPr>
          </w:p>
        </w:tc>
        <w:tc>
          <w:tcPr>
            <w:tcW w:w="0" w:type="auto"/>
            <w:vAlign w:val="center"/>
          </w:tcPr>
          <w:p w14:paraId="5894DF18" w14:textId="77777777" w:rsidR="003E5137" w:rsidRPr="003D6471" w:rsidRDefault="003E5137" w:rsidP="007E368C">
            <w:pPr>
              <w:pStyle w:val="Tabletext0"/>
            </w:pPr>
          </w:p>
        </w:tc>
        <w:tc>
          <w:tcPr>
            <w:tcW w:w="0" w:type="auto"/>
            <w:vAlign w:val="center"/>
          </w:tcPr>
          <w:p w14:paraId="623F73AF" w14:textId="77777777" w:rsidR="003E5137" w:rsidRPr="003D6471" w:rsidRDefault="003E5137" w:rsidP="007E368C">
            <w:pPr>
              <w:pStyle w:val="Tabletext0"/>
            </w:pPr>
          </w:p>
        </w:tc>
      </w:tr>
      <w:tr w:rsidR="003E5137" w:rsidRPr="003D6471" w14:paraId="5864100F" w14:textId="77777777" w:rsidTr="00AF1B34">
        <w:trPr>
          <w:tblHeader/>
        </w:trPr>
        <w:tc>
          <w:tcPr>
            <w:tcW w:w="0" w:type="auto"/>
            <w:vMerge w:val="restart"/>
          </w:tcPr>
          <w:p w14:paraId="0F4315E3" w14:textId="77777777" w:rsidR="003E5137" w:rsidRPr="003D6471" w:rsidRDefault="003E5137" w:rsidP="007E368C">
            <w:pPr>
              <w:pStyle w:val="Tabletext0"/>
            </w:pPr>
          </w:p>
        </w:tc>
        <w:tc>
          <w:tcPr>
            <w:tcW w:w="0" w:type="auto"/>
            <w:vAlign w:val="center"/>
          </w:tcPr>
          <w:p w14:paraId="1BAB6A54" w14:textId="77777777" w:rsidR="003E5137" w:rsidRPr="003D6471" w:rsidRDefault="003E5137" w:rsidP="007E368C">
            <w:pPr>
              <w:pStyle w:val="Tabletext0"/>
            </w:pPr>
          </w:p>
        </w:tc>
        <w:tc>
          <w:tcPr>
            <w:tcW w:w="0" w:type="auto"/>
          </w:tcPr>
          <w:p w14:paraId="1A1AC939" w14:textId="4DD13BFA" w:rsidR="003E5137" w:rsidRPr="003D6471" w:rsidRDefault="003E5137" w:rsidP="007E368C">
            <w:pPr>
              <w:pStyle w:val="Tabletext0"/>
            </w:pPr>
          </w:p>
        </w:tc>
        <w:tc>
          <w:tcPr>
            <w:tcW w:w="0" w:type="auto"/>
            <w:vAlign w:val="center"/>
          </w:tcPr>
          <w:p w14:paraId="10A645BC" w14:textId="77777777" w:rsidR="003E5137" w:rsidRPr="003D6471" w:rsidRDefault="003E5137" w:rsidP="007E368C">
            <w:pPr>
              <w:pStyle w:val="Tabletext0"/>
            </w:pPr>
          </w:p>
        </w:tc>
        <w:tc>
          <w:tcPr>
            <w:tcW w:w="0" w:type="auto"/>
            <w:vAlign w:val="center"/>
          </w:tcPr>
          <w:p w14:paraId="55CDEF59" w14:textId="77777777" w:rsidR="003E5137" w:rsidRPr="003D6471" w:rsidRDefault="003E5137" w:rsidP="007E368C">
            <w:pPr>
              <w:pStyle w:val="Tabletext0"/>
            </w:pPr>
          </w:p>
        </w:tc>
      </w:tr>
      <w:tr w:rsidR="003E5137" w:rsidRPr="003D6471" w14:paraId="77F8321B" w14:textId="77777777" w:rsidTr="00AF1B34">
        <w:trPr>
          <w:tblHeader/>
        </w:trPr>
        <w:tc>
          <w:tcPr>
            <w:tcW w:w="0" w:type="auto"/>
            <w:vMerge/>
            <w:vAlign w:val="center"/>
          </w:tcPr>
          <w:p w14:paraId="11C8EA6A" w14:textId="77777777" w:rsidR="003E5137" w:rsidRPr="003D6471" w:rsidRDefault="003E5137" w:rsidP="007E368C">
            <w:pPr>
              <w:pStyle w:val="Tabletext0"/>
            </w:pPr>
          </w:p>
        </w:tc>
        <w:tc>
          <w:tcPr>
            <w:tcW w:w="0" w:type="auto"/>
            <w:vAlign w:val="center"/>
          </w:tcPr>
          <w:p w14:paraId="63D5AB9D" w14:textId="77777777" w:rsidR="003E5137" w:rsidRPr="003D6471" w:rsidRDefault="003E5137" w:rsidP="007E368C">
            <w:pPr>
              <w:pStyle w:val="Tabletext0"/>
            </w:pPr>
          </w:p>
        </w:tc>
        <w:tc>
          <w:tcPr>
            <w:tcW w:w="0" w:type="auto"/>
          </w:tcPr>
          <w:p w14:paraId="17258E57" w14:textId="6EF6C2F4" w:rsidR="003E5137" w:rsidRPr="003D6471" w:rsidRDefault="003E5137" w:rsidP="007E368C">
            <w:pPr>
              <w:pStyle w:val="Tabletext0"/>
            </w:pPr>
          </w:p>
        </w:tc>
        <w:tc>
          <w:tcPr>
            <w:tcW w:w="0" w:type="auto"/>
          </w:tcPr>
          <w:p w14:paraId="16D24D17" w14:textId="77777777" w:rsidR="003E5137" w:rsidRPr="003D6471" w:rsidRDefault="003E5137" w:rsidP="007E368C">
            <w:pPr>
              <w:pStyle w:val="Tabletext0"/>
            </w:pPr>
          </w:p>
        </w:tc>
        <w:tc>
          <w:tcPr>
            <w:tcW w:w="0" w:type="auto"/>
          </w:tcPr>
          <w:p w14:paraId="1CE428A6" w14:textId="77777777" w:rsidR="003E5137" w:rsidRPr="003D6471" w:rsidRDefault="003E5137" w:rsidP="007E368C">
            <w:pPr>
              <w:pStyle w:val="Tabletext0"/>
            </w:pPr>
          </w:p>
        </w:tc>
      </w:tr>
      <w:tr w:rsidR="003E5137" w:rsidRPr="003D6471" w14:paraId="0EAFECCF" w14:textId="77777777" w:rsidTr="00AF1B34">
        <w:trPr>
          <w:tblHeader/>
        </w:trPr>
        <w:tc>
          <w:tcPr>
            <w:tcW w:w="0" w:type="auto"/>
            <w:vMerge/>
            <w:vAlign w:val="center"/>
          </w:tcPr>
          <w:p w14:paraId="07A732CB" w14:textId="77777777" w:rsidR="003E5137" w:rsidRPr="003D6471" w:rsidRDefault="003E5137" w:rsidP="007E368C">
            <w:pPr>
              <w:pStyle w:val="Tabletext0"/>
            </w:pPr>
          </w:p>
        </w:tc>
        <w:tc>
          <w:tcPr>
            <w:tcW w:w="0" w:type="auto"/>
            <w:vAlign w:val="center"/>
          </w:tcPr>
          <w:p w14:paraId="34544853" w14:textId="77777777" w:rsidR="003E5137" w:rsidRPr="003D6471" w:rsidRDefault="003E5137" w:rsidP="007E368C">
            <w:pPr>
              <w:pStyle w:val="Tabletext0"/>
            </w:pPr>
          </w:p>
        </w:tc>
        <w:tc>
          <w:tcPr>
            <w:tcW w:w="0" w:type="auto"/>
          </w:tcPr>
          <w:p w14:paraId="206762EF" w14:textId="0BA20261" w:rsidR="003E5137" w:rsidRPr="003D6471" w:rsidRDefault="003E5137" w:rsidP="007E368C">
            <w:pPr>
              <w:pStyle w:val="Tabletext0"/>
            </w:pPr>
          </w:p>
        </w:tc>
        <w:tc>
          <w:tcPr>
            <w:tcW w:w="0" w:type="auto"/>
          </w:tcPr>
          <w:p w14:paraId="394B28F1" w14:textId="77777777" w:rsidR="003E5137" w:rsidRPr="003D6471" w:rsidRDefault="003E5137" w:rsidP="007E368C">
            <w:pPr>
              <w:pStyle w:val="Tabletext0"/>
            </w:pPr>
          </w:p>
        </w:tc>
        <w:tc>
          <w:tcPr>
            <w:tcW w:w="0" w:type="auto"/>
          </w:tcPr>
          <w:p w14:paraId="136E6F49" w14:textId="77777777" w:rsidR="003E5137" w:rsidRPr="003D6471" w:rsidRDefault="003E5137" w:rsidP="007E368C">
            <w:pPr>
              <w:pStyle w:val="Tabletext0"/>
            </w:pPr>
          </w:p>
        </w:tc>
      </w:tr>
      <w:tr w:rsidR="003E5137" w:rsidRPr="003D6471" w14:paraId="37264225" w14:textId="77777777" w:rsidTr="00AF1B34">
        <w:trPr>
          <w:tblHeader/>
        </w:trPr>
        <w:tc>
          <w:tcPr>
            <w:tcW w:w="0" w:type="auto"/>
            <w:vMerge/>
            <w:vAlign w:val="center"/>
          </w:tcPr>
          <w:p w14:paraId="0E1C77E6" w14:textId="77777777" w:rsidR="003E5137" w:rsidRPr="003D6471" w:rsidRDefault="003E5137" w:rsidP="007E368C">
            <w:pPr>
              <w:pStyle w:val="Tabletext0"/>
            </w:pPr>
          </w:p>
        </w:tc>
        <w:tc>
          <w:tcPr>
            <w:tcW w:w="0" w:type="auto"/>
            <w:vAlign w:val="center"/>
          </w:tcPr>
          <w:p w14:paraId="75307CF5" w14:textId="77777777" w:rsidR="003E5137" w:rsidRPr="003D6471" w:rsidRDefault="003E5137" w:rsidP="007E368C">
            <w:pPr>
              <w:pStyle w:val="Tabletext0"/>
            </w:pPr>
          </w:p>
        </w:tc>
        <w:tc>
          <w:tcPr>
            <w:tcW w:w="0" w:type="auto"/>
          </w:tcPr>
          <w:p w14:paraId="6036AB01" w14:textId="614200E7" w:rsidR="003E5137" w:rsidRPr="003D6471" w:rsidRDefault="003E5137" w:rsidP="007E368C">
            <w:pPr>
              <w:pStyle w:val="Tabletext0"/>
            </w:pPr>
          </w:p>
        </w:tc>
        <w:tc>
          <w:tcPr>
            <w:tcW w:w="0" w:type="auto"/>
          </w:tcPr>
          <w:p w14:paraId="2C4B23B3" w14:textId="77777777" w:rsidR="003E5137" w:rsidRPr="003D6471" w:rsidRDefault="003E5137" w:rsidP="007E368C">
            <w:pPr>
              <w:pStyle w:val="Tabletext0"/>
            </w:pPr>
          </w:p>
        </w:tc>
        <w:tc>
          <w:tcPr>
            <w:tcW w:w="0" w:type="auto"/>
          </w:tcPr>
          <w:p w14:paraId="59A557CD" w14:textId="77777777" w:rsidR="003E5137" w:rsidRPr="003D6471" w:rsidRDefault="003E5137" w:rsidP="007E368C">
            <w:pPr>
              <w:pStyle w:val="Tabletext0"/>
            </w:pPr>
          </w:p>
        </w:tc>
      </w:tr>
      <w:tr w:rsidR="003E5137" w:rsidRPr="003D6471" w14:paraId="6306D3A6" w14:textId="77777777" w:rsidTr="00AF1B34">
        <w:trPr>
          <w:tblHeader/>
        </w:trPr>
        <w:tc>
          <w:tcPr>
            <w:tcW w:w="0" w:type="auto"/>
          </w:tcPr>
          <w:p w14:paraId="51C443C8" w14:textId="77777777" w:rsidR="003E5137" w:rsidRPr="007E368C" w:rsidRDefault="003E5137" w:rsidP="0093641E">
            <w:pPr>
              <w:pStyle w:val="TableHeading"/>
              <w:jc w:val="left"/>
            </w:pPr>
            <w:r w:rsidRPr="007E368C">
              <w:t>Approval:</w:t>
            </w:r>
          </w:p>
        </w:tc>
        <w:tc>
          <w:tcPr>
            <w:tcW w:w="0" w:type="auto"/>
            <w:gridSpan w:val="2"/>
          </w:tcPr>
          <w:p w14:paraId="71692E4A" w14:textId="77777777" w:rsidR="003E5137" w:rsidRPr="007E368C" w:rsidRDefault="003E5137" w:rsidP="0093641E">
            <w:pPr>
              <w:pStyle w:val="TableHeading"/>
              <w:jc w:val="left"/>
            </w:pPr>
            <w:r w:rsidRPr="007E368C">
              <w:t>Name:</w:t>
            </w:r>
          </w:p>
        </w:tc>
        <w:tc>
          <w:tcPr>
            <w:tcW w:w="0" w:type="auto"/>
          </w:tcPr>
          <w:p w14:paraId="6B21B688" w14:textId="77777777" w:rsidR="003E5137" w:rsidRPr="007E368C" w:rsidRDefault="003E5137" w:rsidP="0093641E">
            <w:pPr>
              <w:pStyle w:val="TableHeading"/>
              <w:jc w:val="left"/>
            </w:pPr>
            <w:r w:rsidRPr="007E368C">
              <w:t>XX/XX</w:t>
            </w:r>
          </w:p>
        </w:tc>
        <w:tc>
          <w:tcPr>
            <w:tcW w:w="0" w:type="auto"/>
          </w:tcPr>
          <w:p w14:paraId="07645DBF" w14:textId="77777777" w:rsidR="003E5137" w:rsidRPr="007E368C" w:rsidRDefault="003E5137" w:rsidP="0093641E">
            <w:pPr>
              <w:pStyle w:val="TableHeading"/>
              <w:jc w:val="left"/>
            </w:pPr>
            <w:r w:rsidRPr="007E368C">
              <w:t>Signature:</w:t>
            </w:r>
          </w:p>
          <w:p w14:paraId="306D0FE0" w14:textId="77777777" w:rsidR="003E5137" w:rsidRPr="007E368C" w:rsidRDefault="003E5137" w:rsidP="0093641E">
            <w:pPr>
              <w:pStyle w:val="TableHeading"/>
              <w:jc w:val="left"/>
            </w:pPr>
          </w:p>
        </w:tc>
      </w:tr>
    </w:tbl>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8D295F">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3D4EB137" w:rsidR="00CB4ED2" w:rsidRPr="00615C43" w:rsidRDefault="00F67C57" w:rsidP="00F43F79">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8896"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EA630" id="Rectangle 4" o:spid="_x0000_s1026" style="position:absolute;margin-left:0;margin-top:558pt;width:843pt;height:51.85pt;z-index:-25158758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7216"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E14B5" id="Rectangle 7" o:spid="_x0000_s1026" style="position:absolute;margin-left:-84.05pt;margin-top:795.9pt;width:612.85pt;height:4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MPower108 Action plan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29C5B5C7">
          <wp:extent cx="1595318" cy="584200"/>
          <wp:effectExtent l="0" t="0" r="5080" b="635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022" cy="594711"/>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8"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636A8"/>
    <w:rsid w:val="002722F0"/>
    <w:rsid w:val="002760A1"/>
    <w:rsid w:val="00291F37"/>
    <w:rsid w:val="002A0D28"/>
    <w:rsid w:val="002A5233"/>
    <w:rsid w:val="002B795B"/>
    <w:rsid w:val="002C07F5"/>
    <w:rsid w:val="002C4863"/>
    <w:rsid w:val="002C4D38"/>
    <w:rsid w:val="00310ABF"/>
    <w:rsid w:val="003139BB"/>
    <w:rsid w:val="00336BA6"/>
    <w:rsid w:val="00340671"/>
    <w:rsid w:val="0034550F"/>
    <w:rsid w:val="00353337"/>
    <w:rsid w:val="003546E2"/>
    <w:rsid w:val="003560D9"/>
    <w:rsid w:val="00361665"/>
    <w:rsid w:val="00371AFF"/>
    <w:rsid w:val="00371CC6"/>
    <w:rsid w:val="00385752"/>
    <w:rsid w:val="00397A08"/>
    <w:rsid w:val="003A2854"/>
    <w:rsid w:val="003A4C8F"/>
    <w:rsid w:val="003B7EFB"/>
    <w:rsid w:val="003C06EA"/>
    <w:rsid w:val="003C4C45"/>
    <w:rsid w:val="003C5D00"/>
    <w:rsid w:val="003D2706"/>
    <w:rsid w:val="003E0188"/>
    <w:rsid w:val="003E5137"/>
    <w:rsid w:val="003F36BD"/>
    <w:rsid w:val="00406468"/>
    <w:rsid w:val="00407A2A"/>
    <w:rsid w:val="00423CC9"/>
    <w:rsid w:val="00432DFC"/>
    <w:rsid w:val="00436952"/>
    <w:rsid w:val="00437752"/>
    <w:rsid w:val="0044289D"/>
    <w:rsid w:val="00447246"/>
    <w:rsid w:val="00447B26"/>
    <w:rsid w:val="00462334"/>
    <w:rsid w:val="0046323B"/>
    <w:rsid w:val="004722D5"/>
    <w:rsid w:val="004751A9"/>
    <w:rsid w:val="004876ED"/>
    <w:rsid w:val="004A09A8"/>
    <w:rsid w:val="004B00A6"/>
    <w:rsid w:val="004B2E61"/>
    <w:rsid w:val="004F795E"/>
    <w:rsid w:val="00501997"/>
    <w:rsid w:val="00510BBC"/>
    <w:rsid w:val="00522D54"/>
    <w:rsid w:val="005244F0"/>
    <w:rsid w:val="005447BD"/>
    <w:rsid w:val="00553FFF"/>
    <w:rsid w:val="00581D95"/>
    <w:rsid w:val="00584894"/>
    <w:rsid w:val="00597838"/>
    <w:rsid w:val="005C60AB"/>
    <w:rsid w:val="005E35FA"/>
    <w:rsid w:val="005F4F0E"/>
    <w:rsid w:val="005F70D1"/>
    <w:rsid w:val="005F7397"/>
    <w:rsid w:val="00601B50"/>
    <w:rsid w:val="00604F82"/>
    <w:rsid w:val="0061097B"/>
    <w:rsid w:val="00615C43"/>
    <w:rsid w:val="00636463"/>
    <w:rsid w:val="00657A57"/>
    <w:rsid w:val="00664E2A"/>
    <w:rsid w:val="00667DC8"/>
    <w:rsid w:val="00673EED"/>
    <w:rsid w:val="006A1CF9"/>
    <w:rsid w:val="006A7C3E"/>
    <w:rsid w:val="006B55A6"/>
    <w:rsid w:val="006B7277"/>
    <w:rsid w:val="006C1496"/>
    <w:rsid w:val="006C7465"/>
    <w:rsid w:val="006C7F04"/>
    <w:rsid w:val="006D13F8"/>
    <w:rsid w:val="006E3642"/>
    <w:rsid w:val="006E4285"/>
    <w:rsid w:val="006F018D"/>
    <w:rsid w:val="00724660"/>
    <w:rsid w:val="0073433D"/>
    <w:rsid w:val="007379B7"/>
    <w:rsid w:val="00741502"/>
    <w:rsid w:val="00767732"/>
    <w:rsid w:val="00777798"/>
    <w:rsid w:val="007813D3"/>
    <w:rsid w:val="00797B9B"/>
    <w:rsid w:val="007A4B14"/>
    <w:rsid w:val="007B0E99"/>
    <w:rsid w:val="007B62C0"/>
    <w:rsid w:val="007C593C"/>
    <w:rsid w:val="007C6921"/>
    <w:rsid w:val="007D0B18"/>
    <w:rsid w:val="007D7E82"/>
    <w:rsid w:val="007E368C"/>
    <w:rsid w:val="007E6E53"/>
    <w:rsid w:val="008005C6"/>
    <w:rsid w:val="00804A99"/>
    <w:rsid w:val="00817639"/>
    <w:rsid w:val="008229B0"/>
    <w:rsid w:val="00823A65"/>
    <w:rsid w:val="008427B8"/>
    <w:rsid w:val="008466AF"/>
    <w:rsid w:val="00855A8C"/>
    <w:rsid w:val="0086240F"/>
    <w:rsid w:val="0086497B"/>
    <w:rsid w:val="00876E18"/>
    <w:rsid w:val="0089277F"/>
    <w:rsid w:val="008942D6"/>
    <w:rsid w:val="008D295F"/>
    <w:rsid w:val="00906D83"/>
    <w:rsid w:val="00915C3C"/>
    <w:rsid w:val="00917056"/>
    <w:rsid w:val="0092255F"/>
    <w:rsid w:val="0093641E"/>
    <w:rsid w:val="00947D01"/>
    <w:rsid w:val="009537E1"/>
    <w:rsid w:val="00977FE7"/>
    <w:rsid w:val="0099279B"/>
    <w:rsid w:val="009D3889"/>
    <w:rsid w:val="009E072F"/>
    <w:rsid w:val="009E569F"/>
    <w:rsid w:val="009F29E6"/>
    <w:rsid w:val="00A220EE"/>
    <w:rsid w:val="00A236A1"/>
    <w:rsid w:val="00A51E59"/>
    <w:rsid w:val="00A65DC4"/>
    <w:rsid w:val="00AA7862"/>
    <w:rsid w:val="00AB52B6"/>
    <w:rsid w:val="00AC3D36"/>
    <w:rsid w:val="00AC7A0E"/>
    <w:rsid w:val="00AD40E9"/>
    <w:rsid w:val="00AE5B9B"/>
    <w:rsid w:val="00AF1B34"/>
    <w:rsid w:val="00B01B91"/>
    <w:rsid w:val="00B02DF9"/>
    <w:rsid w:val="00B1268C"/>
    <w:rsid w:val="00B14431"/>
    <w:rsid w:val="00B21AA4"/>
    <w:rsid w:val="00B223A6"/>
    <w:rsid w:val="00B406E1"/>
    <w:rsid w:val="00B40C24"/>
    <w:rsid w:val="00B5252C"/>
    <w:rsid w:val="00B6058D"/>
    <w:rsid w:val="00B60F80"/>
    <w:rsid w:val="00B61815"/>
    <w:rsid w:val="00B64624"/>
    <w:rsid w:val="00B66A0C"/>
    <w:rsid w:val="00B868B9"/>
    <w:rsid w:val="00B93BD3"/>
    <w:rsid w:val="00B94EAD"/>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3F7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91F37"/>
    <w:rPr>
      <w:sz w:val="18"/>
      <w:szCs w:val="18"/>
    </w:rPr>
  </w:style>
  <w:style w:type="character" w:customStyle="1" w:styleId="TabletextChar">
    <w:name w:val="Table text Char"/>
    <w:basedOn w:val="DefaultParagraphFont"/>
    <w:link w:val="Tabletext0"/>
    <w:uiPriority w:val="5"/>
    <w:rsid w:val="00291F37"/>
    <w:rPr>
      <w:rFonts w:ascii="Calibri Light" w:hAnsi="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8D295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D295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383F-6F66-45D4-B588-C69A0750FE00}">
  <ds:schemaRefs>
    <ds:schemaRef ds:uri="http://purl.org/dc/elements/1.1/"/>
    <ds:schemaRef ds:uri="http://schemas.microsoft.com/office/2006/documentManagement/types"/>
    <ds:schemaRef ds:uri="23712732-1a11-42b5-ab16-3cafd502a338"/>
    <ds:schemaRef ds:uri="http://schemas.microsoft.com/office/2006/metadata/properties"/>
    <ds:schemaRef ds:uri="8d123187-21fe-47d9-bb38-a24fa2382a13"/>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3.xml><?xml version="1.0" encoding="utf-8"?>
<ds:datastoreItem xmlns:ds="http://schemas.openxmlformats.org/officeDocument/2006/customXml" ds:itemID="{F5345791-3697-4498-A50E-909D6499EEB2}"/>
</file>

<file path=customXml/itemProps4.xml><?xml version="1.0" encoding="utf-8"?>
<ds:datastoreItem xmlns:ds="http://schemas.openxmlformats.org/officeDocument/2006/customXml" ds:itemID="{A7C59ADD-689A-41EA-826B-A9475356F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38</TotalTime>
  <Pages>3</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MPower108 Action plan template</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Action plan template</dc:title>
  <dc:subject/>
  <dc:creator>bec.colwell@unep.edu.au</dc:creator>
  <cp:keywords>Assessment support document</cp:keywords>
  <dc:description>UNEP Pty Limited</dc:description>
  <cp:lastModifiedBy>Sally Bush</cp:lastModifiedBy>
  <cp:revision>14</cp:revision>
  <dcterms:created xsi:type="dcterms:W3CDTF">2022-05-26T00:35:00Z</dcterms:created>
  <dcterms:modified xsi:type="dcterms:W3CDTF">2023-07-07T03:50:00Z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